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B3" w:rsidRDefault="006E64B3" w:rsidP="006443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6E64B3" w:rsidRDefault="006E64B3" w:rsidP="00644302">
      <w:pPr>
        <w:jc w:val="center"/>
        <w:rPr>
          <w:sz w:val="28"/>
          <w:szCs w:val="28"/>
        </w:rPr>
      </w:pPr>
    </w:p>
    <w:p w:rsidR="006E64B3" w:rsidRDefault="006E64B3" w:rsidP="00644302">
      <w:pPr>
        <w:jc w:val="center"/>
        <w:rPr>
          <w:sz w:val="28"/>
          <w:szCs w:val="28"/>
        </w:rPr>
      </w:pPr>
      <w:r w:rsidRPr="00A63F03">
        <w:rPr>
          <w:rFonts w:ascii="Tahoma" w:hAnsi="Tahoma" w:cs="Tahoma"/>
          <w:color w:val="000000"/>
          <w:sz w:val="28"/>
          <w:szCs w:val="28"/>
          <w:lang w:eastAsia="uk-UA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5384752" r:id="rId8"/>
        </w:object>
      </w:r>
    </w:p>
    <w:p w:rsidR="006E64B3" w:rsidRDefault="006E64B3" w:rsidP="00644302">
      <w:pPr>
        <w:jc w:val="center"/>
      </w:pPr>
    </w:p>
    <w:p w:rsidR="006E64B3" w:rsidRDefault="006E64B3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6E64B3" w:rsidRDefault="006E64B3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6E64B3" w:rsidRDefault="006E64B3" w:rsidP="00644302">
      <w:pPr>
        <w:jc w:val="center"/>
        <w:rPr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  <w:u w:val="single"/>
        </w:rPr>
        <w:t>восьме</w:t>
      </w:r>
      <w:r>
        <w:rPr>
          <w:b/>
          <w:iCs/>
          <w:sz w:val="28"/>
          <w:szCs w:val="28"/>
          <w:u w:val="single"/>
        </w:rPr>
        <w:t xml:space="preserve"> </w:t>
      </w:r>
      <w:r>
        <w:rPr>
          <w:iCs/>
          <w:sz w:val="28"/>
          <w:szCs w:val="28"/>
        </w:rPr>
        <w:t>скликання</w:t>
      </w:r>
    </w:p>
    <w:p w:rsidR="006E64B3" w:rsidRDefault="006E64B3" w:rsidP="00644302">
      <w:pPr>
        <w:jc w:val="center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>одинадцята</w:t>
      </w:r>
      <w:r w:rsidRPr="00BD354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позачергова </w:t>
      </w:r>
      <w:r w:rsidRPr="00BD354F">
        <w:rPr>
          <w:iCs/>
          <w:sz w:val="28"/>
          <w:szCs w:val="28"/>
        </w:rPr>
        <w:t>сесія</w:t>
      </w:r>
    </w:p>
    <w:p w:rsidR="006E64B3" w:rsidRDefault="006E64B3" w:rsidP="00644302">
      <w:pPr>
        <w:rPr>
          <w:rFonts w:ascii="Tahoma" w:hAnsi="Tahoma"/>
          <w:b/>
          <w:i/>
          <w:iCs/>
          <w:sz w:val="28"/>
          <w:szCs w:val="28"/>
          <w:u w:val="single"/>
        </w:rPr>
      </w:pPr>
    </w:p>
    <w:p w:rsidR="006E64B3" w:rsidRDefault="006E64B3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6E64B3" w:rsidRDefault="006E64B3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6E64B3" w:rsidRDefault="006E64B3" w:rsidP="00644302">
      <w:pPr>
        <w:rPr>
          <w:sz w:val="28"/>
          <w:u w:val="single"/>
        </w:rPr>
      </w:pPr>
      <w:r>
        <w:rPr>
          <w:sz w:val="28"/>
        </w:rPr>
        <w:t xml:space="preserve">________________        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№ </w:t>
      </w:r>
      <w:r w:rsidRPr="000D72C0">
        <w:rPr>
          <w:sz w:val="28"/>
        </w:rPr>
        <w:t>___</w:t>
      </w:r>
    </w:p>
    <w:p w:rsidR="006E64B3" w:rsidRDefault="006E64B3" w:rsidP="00644302">
      <w:pPr>
        <w:rPr>
          <w:rFonts w:ascii="Tahoma" w:hAnsi="Tahoma"/>
        </w:rPr>
      </w:pPr>
    </w:p>
    <w:p w:rsidR="006E64B3" w:rsidRDefault="006E64B3" w:rsidP="00495E2A">
      <w:pPr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 xml:space="preserve">Про затвердження розпорядження </w:t>
      </w:r>
    </w:p>
    <w:p w:rsidR="006E64B3" w:rsidRDefault="006E64B3" w:rsidP="00495E2A">
      <w:pPr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голови Пологівської районної ради</w:t>
      </w:r>
    </w:p>
    <w:p w:rsidR="006E64B3" w:rsidRPr="00A543E3" w:rsidRDefault="006E64B3" w:rsidP="00495E2A">
      <w:pPr>
        <w:spacing w:line="240" w:lineRule="exact"/>
        <w:rPr>
          <w:b/>
          <w:bCs/>
          <w:sz w:val="28"/>
        </w:rPr>
      </w:pPr>
    </w:p>
    <w:p w:rsidR="006E64B3" w:rsidRPr="00FE0A24" w:rsidRDefault="006E64B3" w:rsidP="00495E2A">
      <w:pPr>
        <w:spacing w:line="240" w:lineRule="exact"/>
        <w:rPr>
          <w:b/>
          <w:sz w:val="28"/>
        </w:rPr>
      </w:pPr>
    </w:p>
    <w:p w:rsidR="006E64B3" w:rsidRDefault="006E64B3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 xml:space="preserve">Керуючись ст. 43, ст.59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</w:t>
      </w:r>
      <w:bookmarkStart w:id="0" w:name="_GoBack"/>
      <w:r w:rsidRPr="00534D20">
        <w:rPr>
          <w:color w:val="000000"/>
          <w:sz w:val="28"/>
          <w:szCs w:val="28"/>
        </w:rPr>
        <w:t>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</w:t>
      </w:r>
      <w:bookmarkEnd w:id="0"/>
      <w:r w:rsidRPr="00534D20">
        <w:rPr>
          <w:color w:val="000000"/>
          <w:sz w:val="28"/>
          <w:szCs w:val="28"/>
        </w:rPr>
        <w:t>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:rsidR="006E64B3" w:rsidRPr="00A63C6C" w:rsidRDefault="006E64B3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</w:pPr>
      <w:r>
        <w:tab/>
        <w:t xml:space="preserve"> Затвердити розпорядження голови Пологівської районної ради від 28.12.2021 року № 79-к «Про надбавку за вислугу років КАЛАШНИКУ С.Г.» (додається).</w:t>
      </w:r>
    </w:p>
    <w:p w:rsidR="006E64B3" w:rsidRDefault="006E64B3" w:rsidP="00495E2A">
      <w:pPr>
        <w:ind w:firstLine="705"/>
        <w:jc w:val="both"/>
        <w:rPr>
          <w:color w:val="000000"/>
          <w:sz w:val="28"/>
          <w:szCs w:val="28"/>
        </w:rPr>
      </w:pP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  <w:tabs>
          <w:tab w:val="left" w:pos="6663"/>
        </w:tabs>
      </w:pPr>
      <w:r>
        <w:t>Голова ради</w:t>
      </w:r>
      <w:r>
        <w:tab/>
        <w:t>Сергій КАЛАШНИК</w:t>
      </w: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</w:pPr>
      <w:r>
        <w:t>Проєкт рішення підготовлений відділом</w:t>
      </w:r>
    </w:p>
    <w:p w:rsidR="006E64B3" w:rsidRDefault="006E64B3" w:rsidP="00495E2A">
      <w:pPr>
        <w:pStyle w:val="BodyText"/>
      </w:pPr>
      <w:r>
        <w:t>фінансово-господарського забезпечення</w:t>
      </w:r>
    </w:p>
    <w:p w:rsidR="006E64B3" w:rsidRDefault="006E64B3" w:rsidP="00495E2A">
      <w:pPr>
        <w:pStyle w:val="BodyText"/>
      </w:pPr>
      <w:r>
        <w:t xml:space="preserve">виконавчого апарату районної ради </w:t>
      </w: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</w:pPr>
      <w:r>
        <w:t>Начальник відділу,</w:t>
      </w:r>
    </w:p>
    <w:p w:rsidR="006E64B3" w:rsidRDefault="006E64B3" w:rsidP="00495E2A">
      <w:pPr>
        <w:pStyle w:val="BodyText"/>
        <w:tabs>
          <w:tab w:val="left" w:pos="6663"/>
        </w:tabs>
        <w:jc w:val="left"/>
      </w:pPr>
      <w:r>
        <w:t xml:space="preserve">головний бухгалтер </w:t>
      </w:r>
      <w:r>
        <w:tab/>
        <w:t>Марина МАРЧЕНКО</w:t>
      </w:r>
    </w:p>
    <w:p w:rsidR="006E64B3" w:rsidRDefault="006E64B3" w:rsidP="00495E2A">
      <w:pPr>
        <w:pStyle w:val="BodyText"/>
      </w:pPr>
    </w:p>
    <w:p w:rsidR="006E64B3" w:rsidRDefault="006E64B3" w:rsidP="00495E2A">
      <w:pPr>
        <w:pStyle w:val="BodyText"/>
      </w:pPr>
      <w:r>
        <w:t xml:space="preserve">Аркуш погодження додається. </w:t>
      </w:r>
    </w:p>
    <w:p w:rsidR="006E64B3" w:rsidRDefault="006E64B3" w:rsidP="00D41B3F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pStyle w:val="Heading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t>ПОЯСНЮВАЛЬНА ЗАПИСКА</w:t>
      </w:r>
    </w:p>
    <w:p w:rsidR="006E64B3" w:rsidRPr="00A01C62" w:rsidRDefault="006E64B3" w:rsidP="00A01C62"/>
    <w:p w:rsidR="006E64B3" w:rsidRDefault="006E64B3" w:rsidP="00A01C62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:rsidR="006E64B3" w:rsidRDefault="006E64B3" w:rsidP="00A01C62">
      <w:pPr>
        <w:spacing w:line="240" w:lineRule="exact"/>
        <w:jc w:val="center"/>
        <w:rPr>
          <w:b/>
          <w:bCs/>
          <w:sz w:val="28"/>
        </w:rPr>
      </w:pPr>
    </w:p>
    <w:p w:rsidR="006E64B3" w:rsidRDefault="006E64B3" w:rsidP="0086607A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«Про затвердження розпорядження голови Пологівської районної ради»</w:t>
      </w:r>
    </w:p>
    <w:p w:rsidR="006E64B3" w:rsidRPr="00BD354F" w:rsidRDefault="006E64B3" w:rsidP="00644302">
      <w:pPr>
        <w:spacing w:line="240" w:lineRule="exact"/>
        <w:jc w:val="both"/>
        <w:rPr>
          <w:b/>
          <w:bCs/>
          <w:sz w:val="28"/>
        </w:rPr>
      </w:pPr>
    </w:p>
    <w:p w:rsidR="006E64B3" w:rsidRPr="00C36D94" w:rsidRDefault="006E64B3" w:rsidP="005F5704">
      <w:pPr>
        <w:jc w:val="both"/>
        <w:rPr>
          <w:sz w:val="28"/>
          <w:szCs w:val="28"/>
        </w:rPr>
      </w:pPr>
      <w:r>
        <w:tab/>
      </w:r>
    </w:p>
    <w:p w:rsidR="006E64B3" w:rsidRDefault="006E64B3" w:rsidP="006267FC">
      <w:pPr>
        <w:pStyle w:val="BodyText"/>
        <w:ind w:firstLine="708"/>
      </w:pPr>
      <w:r>
        <w:t>Відповідно до постанови Кабінету Міністрів від 20.12.1993 р.№1049 «Про надбавки за вислугу років для працівників органів виконавчої влади та інших державних органів»,</w:t>
      </w:r>
      <w:r w:rsidRPr="002E55BD">
        <w:t xml:space="preserve"> </w:t>
      </w:r>
      <w:r>
        <w:t xml:space="preserve">постанови Кабінету Міністрів від 09.03.2006 р.№268 </w:t>
      </w:r>
      <w:r w:rsidRPr="00534D20">
        <w:rPr>
          <w:color w:val="000000"/>
          <w:szCs w:val="28"/>
        </w:rPr>
        <w:t>«Про упорядкування структури та умов оплати праці працівників апарату органів виконавчої влади,</w:t>
      </w:r>
      <w:r>
        <w:rPr>
          <w:color w:val="000000"/>
          <w:szCs w:val="28"/>
        </w:rPr>
        <w:t xml:space="preserve"> </w:t>
      </w:r>
      <w:r w:rsidRPr="00534D20">
        <w:rPr>
          <w:color w:val="000000"/>
          <w:szCs w:val="28"/>
        </w:rPr>
        <w:t>органів прокуратури, судів та інших органів»</w:t>
      </w:r>
      <w:r>
        <w:rPr>
          <w:color w:val="000000"/>
          <w:szCs w:val="28"/>
        </w:rPr>
        <w:t>,</w:t>
      </w:r>
      <w:r>
        <w:t xml:space="preserve"> у міжсесійний період у КАЛАШНИКА С.Г. виникло право на встановлення надбавки за вислугу років (стаж 3 роки) у розмірі 10 відсотків посадового окладу з урахуванням надбавки за ранг.</w:t>
      </w:r>
    </w:p>
    <w:p w:rsidR="006E64B3" w:rsidRDefault="006E64B3" w:rsidP="002E55BD">
      <w:pPr>
        <w:pStyle w:val="BodyText"/>
        <w:ind w:firstLine="708"/>
      </w:pPr>
      <w:r w:rsidRPr="008C2297">
        <w:t>Проєктом рішення пропонується</w:t>
      </w:r>
      <w:r>
        <w:t xml:space="preserve"> затвердити розпорядження голови Пологівської районної ради від 28.12.2021 року №79-к «Про надбавку за вислугу років КАЛАШНИКУ С.Г.».</w:t>
      </w:r>
    </w:p>
    <w:p w:rsidR="006E64B3" w:rsidRPr="00D31C48" w:rsidRDefault="006E64B3" w:rsidP="00BE2AAE">
      <w:pPr>
        <w:pStyle w:val="BodyText"/>
        <w:rPr>
          <w:szCs w:val="28"/>
        </w:rPr>
      </w:pPr>
    </w:p>
    <w:p w:rsidR="006E64B3" w:rsidRPr="008C2297" w:rsidRDefault="006E64B3" w:rsidP="00BE2AAE">
      <w:pPr>
        <w:ind w:firstLine="705"/>
        <w:jc w:val="both"/>
      </w:pPr>
    </w:p>
    <w:p w:rsidR="006E64B3" w:rsidRDefault="006E64B3" w:rsidP="00644302">
      <w:pPr>
        <w:jc w:val="both"/>
        <w:rPr>
          <w:sz w:val="28"/>
        </w:rPr>
      </w:pPr>
    </w:p>
    <w:p w:rsidR="006E64B3" w:rsidRDefault="006E64B3" w:rsidP="00295145">
      <w:pPr>
        <w:pStyle w:val="BodyText"/>
      </w:pPr>
      <w:r>
        <w:t>Начальник відділу</w:t>
      </w:r>
      <w:r w:rsidRPr="00295145">
        <w:t xml:space="preserve"> </w:t>
      </w:r>
      <w:r>
        <w:t>фінансово-</w:t>
      </w:r>
    </w:p>
    <w:p w:rsidR="006E64B3" w:rsidRDefault="006E64B3" w:rsidP="00295145">
      <w:pPr>
        <w:pStyle w:val="BodyText"/>
      </w:pPr>
      <w:r>
        <w:t>господарського забезпечення</w:t>
      </w:r>
    </w:p>
    <w:p w:rsidR="006E64B3" w:rsidRDefault="006E64B3" w:rsidP="00644302">
      <w:pPr>
        <w:pStyle w:val="BodyText"/>
      </w:pPr>
      <w:r>
        <w:t xml:space="preserve">виконавчого апарату районної ради, </w:t>
      </w:r>
    </w:p>
    <w:p w:rsidR="006E64B3" w:rsidRDefault="006E64B3" w:rsidP="00644302">
      <w:pPr>
        <w:pStyle w:val="BodyText"/>
        <w:jc w:val="left"/>
      </w:pPr>
      <w:r>
        <w:t>головний бухгалтер                                                                Марина МАРЧЕНКО</w:t>
      </w:r>
    </w:p>
    <w:p w:rsidR="006E64B3" w:rsidRDefault="006E64B3" w:rsidP="00644302">
      <w:pPr>
        <w:pStyle w:val="BodyText"/>
      </w:pPr>
    </w:p>
    <w:p w:rsidR="006E64B3" w:rsidRDefault="006E64B3" w:rsidP="00644302">
      <w:pPr>
        <w:pStyle w:val="BodyText"/>
      </w:pPr>
    </w:p>
    <w:p w:rsidR="006E64B3" w:rsidRDefault="006E64B3" w:rsidP="00644302">
      <w:pPr>
        <w:jc w:val="both"/>
        <w:rPr>
          <w:sz w:val="28"/>
        </w:rPr>
      </w:pPr>
    </w:p>
    <w:p w:rsidR="006E64B3" w:rsidRDefault="006E64B3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6E64B3" w:rsidRDefault="006E64B3" w:rsidP="00644302">
      <w:pPr>
        <w:rPr>
          <w:sz w:val="28"/>
        </w:rPr>
      </w:pPr>
    </w:p>
    <w:p w:rsidR="006E64B3" w:rsidRDefault="006E64B3" w:rsidP="00644302">
      <w:pPr>
        <w:rPr>
          <w:sz w:val="28"/>
        </w:rPr>
      </w:pPr>
    </w:p>
    <w:p w:rsidR="006E64B3" w:rsidRDefault="006E64B3" w:rsidP="00644302">
      <w:pPr>
        <w:rPr>
          <w:sz w:val="28"/>
        </w:rPr>
      </w:pPr>
    </w:p>
    <w:sectPr w:rsidR="006E64B3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4B3" w:rsidRDefault="006E64B3" w:rsidP="00716567">
      <w:r>
        <w:separator/>
      </w:r>
    </w:p>
  </w:endnote>
  <w:endnote w:type="continuationSeparator" w:id="0">
    <w:p w:rsidR="006E64B3" w:rsidRDefault="006E64B3" w:rsidP="0071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4B3" w:rsidRDefault="006E64B3" w:rsidP="00716567">
      <w:r>
        <w:separator/>
      </w:r>
    </w:p>
  </w:footnote>
  <w:footnote w:type="continuationSeparator" w:id="0">
    <w:p w:rsidR="006E64B3" w:rsidRDefault="006E64B3" w:rsidP="00716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302"/>
    <w:rsid w:val="00081DF3"/>
    <w:rsid w:val="00096618"/>
    <w:rsid w:val="00097692"/>
    <w:rsid w:val="000A08A4"/>
    <w:rsid w:val="000A2312"/>
    <w:rsid w:val="000C107A"/>
    <w:rsid w:val="000D72C0"/>
    <w:rsid w:val="001150CD"/>
    <w:rsid w:val="00133618"/>
    <w:rsid w:val="00137AA8"/>
    <w:rsid w:val="001664C8"/>
    <w:rsid w:val="00170228"/>
    <w:rsid w:val="00182543"/>
    <w:rsid w:val="00196FF8"/>
    <w:rsid w:val="001C6B17"/>
    <w:rsid w:val="001D261B"/>
    <w:rsid w:val="001F53FC"/>
    <w:rsid w:val="00202812"/>
    <w:rsid w:val="002139E5"/>
    <w:rsid w:val="002160B0"/>
    <w:rsid w:val="002364D4"/>
    <w:rsid w:val="002428F3"/>
    <w:rsid w:val="00253F05"/>
    <w:rsid w:val="00272599"/>
    <w:rsid w:val="00295145"/>
    <w:rsid w:val="002A0690"/>
    <w:rsid w:val="002B3FD4"/>
    <w:rsid w:val="002C2EF7"/>
    <w:rsid w:val="002D112C"/>
    <w:rsid w:val="002D5A61"/>
    <w:rsid w:val="002D7F55"/>
    <w:rsid w:val="002E151D"/>
    <w:rsid w:val="002E55BD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67A25"/>
    <w:rsid w:val="00482095"/>
    <w:rsid w:val="00495E2A"/>
    <w:rsid w:val="004A21D4"/>
    <w:rsid w:val="004A23CF"/>
    <w:rsid w:val="004D05C0"/>
    <w:rsid w:val="005048F1"/>
    <w:rsid w:val="00534D20"/>
    <w:rsid w:val="00542792"/>
    <w:rsid w:val="00546DDF"/>
    <w:rsid w:val="00551C89"/>
    <w:rsid w:val="00552E2D"/>
    <w:rsid w:val="005678E0"/>
    <w:rsid w:val="00580573"/>
    <w:rsid w:val="005B25EA"/>
    <w:rsid w:val="005B7E85"/>
    <w:rsid w:val="005C51B7"/>
    <w:rsid w:val="005E524E"/>
    <w:rsid w:val="005F5704"/>
    <w:rsid w:val="006267FC"/>
    <w:rsid w:val="00640457"/>
    <w:rsid w:val="00644302"/>
    <w:rsid w:val="006871E3"/>
    <w:rsid w:val="006B0484"/>
    <w:rsid w:val="006D1385"/>
    <w:rsid w:val="006E1F7F"/>
    <w:rsid w:val="006E5734"/>
    <w:rsid w:val="006E64B3"/>
    <w:rsid w:val="006E64E7"/>
    <w:rsid w:val="00716567"/>
    <w:rsid w:val="007241E0"/>
    <w:rsid w:val="007661F2"/>
    <w:rsid w:val="0077399A"/>
    <w:rsid w:val="00794FC1"/>
    <w:rsid w:val="007B007E"/>
    <w:rsid w:val="007B71AF"/>
    <w:rsid w:val="00801CD1"/>
    <w:rsid w:val="00835FE2"/>
    <w:rsid w:val="00842783"/>
    <w:rsid w:val="00850E9A"/>
    <w:rsid w:val="0086607A"/>
    <w:rsid w:val="008673CD"/>
    <w:rsid w:val="008877F4"/>
    <w:rsid w:val="00897D7B"/>
    <w:rsid w:val="008A6FAE"/>
    <w:rsid w:val="008C2297"/>
    <w:rsid w:val="008E4A83"/>
    <w:rsid w:val="00924962"/>
    <w:rsid w:val="00924CBF"/>
    <w:rsid w:val="00934BEE"/>
    <w:rsid w:val="00965194"/>
    <w:rsid w:val="009A0485"/>
    <w:rsid w:val="009A0862"/>
    <w:rsid w:val="009B2EAA"/>
    <w:rsid w:val="009B520B"/>
    <w:rsid w:val="00A00325"/>
    <w:rsid w:val="00A01C62"/>
    <w:rsid w:val="00A22186"/>
    <w:rsid w:val="00A36810"/>
    <w:rsid w:val="00A400EC"/>
    <w:rsid w:val="00A543E3"/>
    <w:rsid w:val="00A63C6C"/>
    <w:rsid w:val="00A63F03"/>
    <w:rsid w:val="00A741FA"/>
    <w:rsid w:val="00A76E69"/>
    <w:rsid w:val="00AD0161"/>
    <w:rsid w:val="00AD23E7"/>
    <w:rsid w:val="00AD4EEF"/>
    <w:rsid w:val="00AF3F3E"/>
    <w:rsid w:val="00B06816"/>
    <w:rsid w:val="00B31B59"/>
    <w:rsid w:val="00B96131"/>
    <w:rsid w:val="00B96175"/>
    <w:rsid w:val="00BD0205"/>
    <w:rsid w:val="00BD354F"/>
    <w:rsid w:val="00BD726D"/>
    <w:rsid w:val="00BE2AAE"/>
    <w:rsid w:val="00BE6F98"/>
    <w:rsid w:val="00C17329"/>
    <w:rsid w:val="00C36D94"/>
    <w:rsid w:val="00C428C1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F3670"/>
    <w:rsid w:val="00E25FAB"/>
    <w:rsid w:val="00E601D6"/>
    <w:rsid w:val="00E616A4"/>
    <w:rsid w:val="00EA4B6F"/>
    <w:rsid w:val="00EB4A1F"/>
    <w:rsid w:val="00EB5C4D"/>
    <w:rsid w:val="00EF0C49"/>
    <w:rsid w:val="00EF6BFE"/>
    <w:rsid w:val="00F06A44"/>
    <w:rsid w:val="00F11EFD"/>
    <w:rsid w:val="00F30B16"/>
    <w:rsid w:val="00F72D90"/>
    <w:rsid w:val="00F73A8F"/>
    <w:rsid w:val="00F81E09"/>
    <w:rsid w:val="00FA4DCB"/>
    <w:rsid w:val="00FB2B51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02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4430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Preformatted">
    <w:name w:val="HTML Preformatted"/>
    <w:basedOn w:val="Normal"/>
    <w:link w:val="HTMLPreformattedChar1"/>
    <w:uiPriority w:val="99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basedOn w:val="DefaultParagraphFont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NormalWeb">
    <w:name w:val="Normal (Web)"/>
    <w:basedOn w:val="Normal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">
    <w:name w:val="Колонтитул_"/>
    <w:basedOn w:val="DefaultParagraphFont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0">
    <w:name w:val="Колонтитул"/>
    <w:basedOn w:val="a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Normal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Normal"/>
    <w:link w:val="a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Normal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Normal"/>
    <w:uiPriority w:val="99"/>
    <w:rsid w:val="0009769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0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2</Pages>
  <Words>307</Words>
  <Characters>1756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2021-12-17T08:01:00Z</cp:lastPrinted>
  <dcterms:created xsi:type="dcterms:W3CDTF">2021-10-05T11:18:00Z</dcterms:created>
  <dcterms:modified xsi:type="dcterms:W3CDTF">2022-02-03T07:13:00Z</dcterms:modified>
</cp:coreProperties>
</file>